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269CE" w14:textId="26F8B223" w:rsidR="00DE36C1" w:rsidRDefault="00DE36C1" w:rsidP="00DE36C1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>Številka:</w:t>
      </w:r>
      <w:r w:rsidR="00BF0C91">
        <w:rPr>
          <w:rFonts w:cs="Arial"/>
        </w:rPr>
        <w:t xml:space="preserve"> </w:t>
      </w:r>
      <w:r w:rsidR="00136057">
        <w:rPr>
          <w:rFonts w:cs="Arial"/>
        </w:rPr>
        <w:t>4300-000</w:t>
      </w:r>
      <w:r w:rsidR="00243B01">
        <w:rPr>
          <w:rFonts w:cs="Arial"/>
        </w:rPr>
        <w:t>3</w:t>
      </w:r>
      <w:r w:rsidR="00136057">
        <w:rPr>
          <w:rFonts w:cs="Arial"/>
        </w:rPr>
        <w:t>/202</w:t>
      </w:r>
      <w:r w:rsidR="00243B01">
        <w:rPr>
          <w:rFonts w:cs="Arial"/>
        </w:rPr>
        <w:t>6</w:t>
      </w:r>
      <w:r w:rsidR="00136057">
        <w:rPr>
          <w:rFonts w:cs="Arial"/>
        </w:rPr>
        <w:t>-2</w:t>
      </w:r>
    </w:p>
    <w:p w14:paraId="38A1E099" w14:textId="1CCD473B" w:rsidR="00DE36C1" w:rsidRDefault="00DE36C1" w:rsidP="00DE36C1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 w:rsidR="00BF0C91">
        <w:rPr>
          <w:rFonts w:cs="Arial"/>
        </w:rPr>
        <w:t xml:space="preserve"> </w:t>
      </w:r>
      <w:r w:rsidR="00D84628">
        <w:rPr>
          <w:rFonts w:cs="Arial"/>
        </w:rPr>
        <w:t>202</w:t>
      </w:r>
      <w:r w:rsidR="00243B01">
        <w:rPr>
          <w:rFonts w:cs="Arial"/>
        </w:rPr>
        <w:t>6</w:t>
      </w:r>
      <w:r w:rsidR="00D84628">
        <w:rPr>
          <w:rFonts w:cs="Arial"/>
        </w:rPr>
        <w:t>-</w:t>
      </w:r>
      <w:r w:rsidR="00243B01">
        <w:rPr>
          <w:rFonts w:cs="Arial"/>
        </w:rPr>
        <w:t>235</w:t>
      </w:r>
    </w:p>
    <w:p w14:paraId="3532227A" w14:textId="77777777" w:rsidR="00DE36C1" w:rsidRPr="0011436A" w:rsidRDefault="00DE36C1" w:rsidP="00DE36C1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F617471" w14:textId="77777777" w:rsidR="00DE36C1" w:rsidRPr="0010261F" w:rsidRDefault="00DE36C1" w:rsidP="00DE36C1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DE36C1" w:rsidRPr="007838D2" w14:paraId="7EC88429" w14:textId="77777777" w:rsidTr="00DC3668">
        <w:tc>
          <w:tcPr>
            <w:tcW w:w="3878" w:type="dxa"/>
          </w:tcPr>
          <w:p w14:paraId="38BCEFE3" w14:textId="77777777" w:rsidR="00DE36C1" w:rsidRPr="007838D2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434BB354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4A2B6B84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6D4646CB" w14:textId="77777777" w:rsidTr="00DC3668">
        <w:tc>
          <w:tcPr>
            <w:tcW w:w="3878" w:type="dxa"/>
          </w:tcPr>
          <w:p w14:paraId="6D831799" w14:textId="77777777" w:rsidR="00DE36C1" w:rsidRPr="007838D2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592D286A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347450A3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2C77DDF3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1D2" w14:textId="77777777" w:rsidR="00DE36C1" w:rsidRPr="007838D2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AAB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096CC2BF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4AEF4A41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E79" w14:textId="77777777" w:rsidR="00DE36C1" w:rsidRPr="007838D2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DE78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72AF5225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2C1B0D86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058" w14:textId="77777777" w:rsidR="00DE36C1" w:rsidRPr="007838D2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9CEB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13B89AE5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089B431A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9F5A" w14:textId="77777777" w:rsidR="00DE36C1" w:rsidRPr="007838D2" w:rsidRDefault="00DE36C1" w:rsidP="00DC3668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916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42B72F38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7BBE1975" w14:textId="77777777" w:rsidTr="00DC3668">
        <w:tc>
          <w:tcPr>
            <w:tcW w:w="3878" w:type="dxa"/>
          </w:tcPr>
          <w:p w14:paraId="4769E20F" w14:textId="77777777" w:rsidR="00DE36C1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44123A55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A54A367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C0D55B2" w14:textId="77777777" w:rsidR="00DE36C1" w:rsidRPr="007838D2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569D7F1B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732208F2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49779F3B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8CEC" w14:textId="77777777" w:rsidR="00DE36C1" w:rsidRDefault="00DE36C1" w:rsidP="00DC3668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22A21779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F6B3959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0F83F49C" w14:textId="77777777" w:rsidR="00DE36C1" w:rsidRPr="007838D2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04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79122DE5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079B5FD5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9C9" w14:textId="77777777" w:rsidR="00DE36C1" w:rsidRDefault="00DE36C1" w:rsidP="00DC3668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48FB0535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61039D24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2B05494" w14:textId="77777777" w:rsidR="00DE36C1" w:rsidRPr="007838D2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E30" w14:textId="77777777" w:rsidR="00DE36C1" w:rsidRDefault="00DE36C1" w:rsidP="00DC3668">
            <w:pPr>
              <w:jc w:val="both"/>
              <w:rPr>
                <w:rFonts w:cs="Arial"/>
              </w:rPr>
            </w:pPr>
          </w:p>
          <w:p w14:paraId="03266AE9" w14:textId="77777777" w:rsidR="00DE36C1" w:rsidRDefault="00DE36C1" w:rsidP="00DC3668">
            <w:pPr>
              <w:jc w:val="both"/>
              <w:rPr>
                <w:rFonts w:cs="Arial"/>
              </w:rPr>
            </w:pPr>
          </w:p>
          <w:p w14:paraId="73E02D74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7A3CBFEA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  <w:tr w:rsidR="00DE36C1" w:rsidRPr="007838D2" w14:paraId="53D547FD" w14:textId="77777777" w:rsidTr="00DC3668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308A" w14:textId="77777777" w:rsidR="00DE36C1" w:rsidRDefault="00DE36C1" w:rsidP="00DC3668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>a za postopek javnega naročila:</w:t>
            </w:r>
          </w:p>
          <w:p w14:paraId="2B2B06E2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2CB3E38B" w14:textId="77777777" w:rsidR="00DE36C1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0C2D245D" w14:textId="77777777" w:rsidR="00DE36C1" w:rsidRPr="007838D2" w:rsidRDefault="00DE36C1" w:rsidP="00DC366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e-naslov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799" w14:textId="77777777" w:rsidR="00DE36C1" w:rsidRDefault="00DE36C1" w:rsidP="00DC3668">
            <w:pPr>
              <w:jc w:val="both"/>
              <w:rPr>
                <w:rFonts w:cs="Arial"/>
              </w:rPr>
            </w:pPr>
          </w:p>
          <w:p w14:paraId="296DFAD2" w14:textId="77777777" w:rsidR="00DE36C1" w:rsidRDefault="00DE36C1" w:rsidP="00DC3668">
            <w:pPr>
              <w:jc w:val="both"/>
              <w:rPr>
                <w:rFonts w:cs="Arial"/>
              </w:rPr>
            </w:pPr>
          </w:p>
          <w:p w14:paraId="7B3C13A4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  <w:p w14:paraId="4ACA741D" w14:textId="77777777" w:rsidR="00DE36C1" w:rsidRPr="007838D2" w:rsidRDefault="00DE36C1" w:rsidP="00DC3668">
            <w:pPr>
              <w:jc w:val="both"/>
              <w:rPr>
                <w:rFonts w:cs="Arial"/>
              </w:rPr>
            </w:pPr>
          </w:p>
        </w:tc>
      </w:tr>
    </w:tbl>
    <w:p w14:paraId="38378B61" w14:textId="77777777" w:rsidR="00DE36C1" w:rsidRPr="007838D2" w:rsidRDefault="00DE36C1" w:rsidP="00DE36C1">
      <w:pPr>
        <w:rPr>
          <w:rFonts w:cs="Arial"/>
        </w:rPr>
      </w:pPr>
    </w:p>
    <w:p w14:paraId="45EAD33E" w14:textId="77777777" w:rsidR="00DE36C1" w:rsidRPr="007838D2" w:rsidRDefault="00DE36C1" w:rsidP="00DE36C1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5CB6C48B" w14:textId="77777777" w:rsidR="00DE36C1" w:rsidRPr="007838D2" w:rsidRDefault="00DE36C1" w:rsidP="00DE36C1">
      <w:pPr>
        <w:ind w:right="7"/>
        <w:jc w:val="both"/>
        <w:rPr>
          <w:rFonts w:cs="Arial"/>
          <w:highlight w:val="yellow"/>
        </w:rPr>
      </w:pPr>
    </w:p>
    <w:p w14:paraId="6A9EEC39" w14:textId="77777777" w:rsidR="00DE36C1" w:rsidRDefault="00DE36C1" w:rsidP="00DE36C1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6DD93DD7" w14:textId="77777777" w:rsidR="00DE36C1" w:rsidRDefault="00DE36C1" w:rsidP="00DE36C1">
      <w:pPr>
        <w:jc w:val="both"/>
        <w:rPr>
          <w:rFonts w:cs="Arial"/>
        </w:rPr>
      </w:pPr>
    </w:p>
    <w:p w14:paraId="422659F7" w14:textId="77777777" w:rsidR="00DE36C1" w:rsidRDefault="00DE36C1" w:rsidP="00DE36C1">
      <w:pPr>
        <w:jc w:val="both"/>
        <w:rPr>
          <w:rFonts w:cs="Arial"/>
        </w:rPr>
      </w:pPr>
    </w:p>
    <w:p w14:paraId="5456321E" w14:textId="77777777" w:rsidR="00DE36C1" w:rsidRDefault="00DE36C1" w:rsidP="00DE36C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9CD9D7E" w14:textId="77777777" w:rsidR="00DE36C1" w:rsidRDefault="00DE36C1" w:rsidP="00DE36C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01F902A" w14:textId="77777777" w:rsidR="00DE36C1" w:rsidRPr="007838D2" w:rsidRDefault="00DE36C1" w:rsidP="00DE36C1">
      <w:pPr>
        <w:rPr>
          <w:rFonts w:cs="Arial"/>
        </w:rPr>
      </w:pPr>
    </w:p>
    <w:p w14:paraId="0B0DE5F2" w14:textId="77777777" w:rsidR="00DE36C1" w:rsidRDefault="00DE36C1" w:rsidP="00DE36C1">
      <w:pPr>
        <w:jc w:val="both"/>
        <w:rPr>
          <w:rFonts w:cs="Arial"/>
        </w:rPr>
      </w:pPr>
    </w:p>
    <w:p w14:paraId="45EA673C" w14:textId="0FCEC951" w:rsidR="00DE36C1" w:rsidRDefault="00DE36C1" w:rsidP="00DE36C1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360ED94E" w14:textId="77777777" w:rsidR="00D558B4" w:rsidRPr="00857AE0" w:rsidRDefault="00D558B4" w:rsidP="00D558B4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oz. zaradi drugih morebitnih omejitev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7D226CBA" w14:textId="77777777" w:rsidR="00DE36C1" w:rsidRDefault="00DE36C1" w:rsidP="00DE36C1">
      <w:pPr>
        <w:rPr>
          <w:rFonts w:cs="Arial"/>
          <w:i/>
        </w:rPr>
      </w:pPr>
    </w:p>
    <w:p w14:paraId="12B1BC30" w14:textId="7F01D03F" w:rsidR="00AF7809" w:rsidRPr="00DE36C1" w:rsidRDefault="00DE36C1" w:rsidP="00D558B4">
      <w:pPr>
        <w:jc w:val="both"/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</w:t>
      </w:r>
      <w:r w:rsidRPr="00482AE9">
        <w:rPr>
          <w:rFonts w:cs="Arial"/>
          <w:i/>
        </w:rPr>
        <w:t xml:space="preserve"> vsa sodelujoča podjetja, zato se ga razmnoži. Ta obrazec je sestavni del in priloga ponudbe.</w:t>
      </w:r>
    </w:p>
    <w:sectPr w:rsidR="00AF7809" w:rsidRPr="00DE36C1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ACDE" w14:textId="77777777" w:rsidR="00E04E87" w:rsidRDefault="00E04E87">
      <w:r>
        <w:separator/>
      </w:r>
    </w:p>
  </w:endnote>
  <w:endnote w:type="continuationSeparator" w:id="0">
    <w:p w14:paraId="700B6105" w14:textId="77777777" w:rsidR="00E04E87" w:rsidRDefault="00E0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50D82BE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E3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E3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3B308B0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729FCC7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E67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E67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7BB30" w14:textId="77777777" w:rsidR="00E04E87" w:rsidRDefault="00E04E87">
      <w:r>
        <w:separator/>
      </w:r>
    </w:p>
  </w:footnote>
  <w:footnote w:type="continuationSeparator" w:id="0">
    <w:p w14:paraId="3EC5A3B7" w14:textId="77777777" w:rsidR="00E04E87" w:rsidRDefault="00E0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51B3825F" w:rsidR="00C0552D" w:rsidRPr="009A0506" w:rsidRDefault="009A0506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A0506">
            <w:rPr>
              <w:rFonts w:cs="Arial"/>
              <w:color w:val="000000"/>
              <w:sz w:val="16"/>
              <w:szCs w:val="16"/>
            </w:rPr>
            <w:t>NMV</w:t>
          </w:r>
          <w:r w:rsidR="00FE007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5695A">
            <w:rPr>
              <w:rFonts w:cs="Arial"/>
              <w:color w:val="000000"/>
              <w:sz w:val="16"/>
              <w:szCs w:val="16"/>
            </w:rPr>
            <w:t>-</w:t>
          </w:r>
          <w:r w:rsidR="00FE007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5695A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224E2592" w:rsidR="00C0552D" w:rsidRPr="00096765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OBR – </w:t>
          </w:r>
          <w:r w:rsidR="00482AE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0121610">
    <w:abstractNumId w:val="3"/>
  </w:num>
  <w:num w:numId="2" w16cid:durableId="1228150466">
    <w:abstractNumId w:val="6"/>
  </w:num>
  <w:num w:numId="3" w16cid:durableId="1373726557">
    <w:abstractNumId w:val="7"/>
  </w:num>
  <w:num w:numId="4" w16cid:durableId="1609039972">
    <w:abstractNumId w:val="2"/>
  </w:num>
  <w:num w:numId="5" w16cid:durableId="565380945">
    <w:abstractNumId w:val="1"/>
  </w:num>
  <w:num w:numId="6" w16cid:durableId="1274485051">
    <w:abstractNumId w:val="0"/>
  </w:num>
  <w:num w:numId="7" w16cid:durableId="980496419">
    <w:abstractNumId w:val="4"/>
  </w:num>
  <w:num w:numId="8" w16cid:durableId="1233077001">
    <w:abstractNumId w:val="8"/>
  </w:num>
  <w:num w:numId="9" w16cid:durableId="20795978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57947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057"/>
    <w:rsid w:val="0013649C"/>
    <w:rsid w:val="0014021F"/>
    <w:rsid w:val="00166414"/>
    <w:rsid w:val="0017296F"/>
    <w:rsid w:val="00173551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3B01"/>
    <w:rsid w:val="00251D3F"/>
    <w:rsid w:val="002618E0"/>
    <w:rsid w:val="002711AE"/>
    <w:rsid w:val="00273761"/>
    <w:rsid w:val="00273F3C"/>
    <w:rsid w:val="00277706"/>
    <w:rsid w:val="00283EE6"/>
    <w:rsid w:val="00285B81"/>
    <w:rsid w:val="0029016E"/>
    <w:rsid w:val="002A0B4E"/>
    <w:rsid w:val="002A6A46"/>
    <w:rsid w:val="002A7C81"/>
    <w:rsid w:val="002B28E0"/>
    <w:rsid w:val="002B4BB3"/>
    <w:rsid w:val="002C465B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2055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84C9B"/>
    <w:rsid w:val="004A0508"/>
    <w:rsid w:val="004A5DE0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E5A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06E6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8155E7"/>
    <w:rsid w:val="00824D1D"/>
    <w:rsid w:val="00833AC6"/>
    <w:rsid w:val="0084082F"/>
    <w:rsid w:val="00843739"/>
    <w:rsid w:val="00847017"/>
    <w:rsid w:val="00857006"/>
    <w:rsid w:val="00882006"/>
    <w:rsid w:val="008835FC"/>
    <w:rsid w:val="00894B47"/>
    <w:rsid w:val="00895F3B"/>
    <w:rsid w:val="008A757F"/>
    <w:rsid w:val="008B164D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050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75802"/>
    <w:rsid w:val="00A83E62"/>
    <w:rsid w:val="00A92149"/>
    <w:rsid w:val="00A94432"/>
    <w:rsid w:val="00AA2F1C"/>
    <w:rsid w:val="00AB1522"/>
    <w:rsid w:val="00AB3346"/>
    <w:rsid w:val="00AB4674"/>
    <w:rsid w:val="00AC0F87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0C91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5B76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58B4"/>
    <w:rsid w:val="00D579F3"/>
    <w:rsid w:val="00D707B4"/>
    <w:rsid w:val="00D7309B"/>
    <w:rsid w:val="00D77C8B"/>
    <w:rsid w:val="00D8275B"/>
    <w:rsid w:val="00D83E17"/>
    <w:rsid w:val="00D84490"/>
    <w:rsid w:val="00D84628"/>
    <w:rsid w:val="00D92C6A"/>
    <w:rsid w:val="00D96A3E"/>
    <w:rsid w:val="00DA0B86"/>
    <w:rsid w:val="00DB3E61"/>
    <w:rsid w:val="00DB7A2B"/>
    <w:rsid w:val="00DE36C1"/>
    <w:rsid w:val="00DE455A"/>
    <w:rsid w:val="00DF116B"/>
    <w:rsid w:val="00DF3D50"/>
    <w:rsid w:val="00E029F3"/>
    <w:rsid w:val="00E02C2C"/>
    <w:rsid w:val="00E0340C"/>
    <w:rsid w:val="00E04E87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675F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5695A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4DBF"/>
    <w:rsid w:val="00FB174F"/>
    <w:rsid w:val="00FB4D34"/>
    <w:rsid w:val="00FC4EB7"/>
    <w:rsid w:val="00FC6805"/>
    <w:rsid w:val="00FC6CF0"/>
    <w:rsid w:val="00FD6770"/>
    <w:rsid w:val="00FE00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9E04E-95C1-4E19-A493-284FD5494C9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AFADD0EA-067A-4C11-BFB7-F9220E033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B0ABA-72B3-4F01-8D5B-29EFED2192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2748F8-05D8-4054-B30D-2CB8D8AE3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1017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13</cp:revision>
  <cp:lastPrinted>2016-06-20T06:28:00Z</cp:lastPrinted>
  <dcterms:created xsi:type="dcterms:W3CDTF">2015-02-19T08:08:00Z</dcterms:created>
  <dcterms:modified xsi:type="dcterms:W3CDTF">2026-06-09T08:58:00Z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